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3174E" w14:textId="77777777" w:rsidR="009E709A" w:rsidRDefault="009E709A" w:rsidP="009E7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Jone FULLER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4D01DF55" w14:textId="77777777" w:rsidR="009E709A" w:rsidRDefault="009E709A" w:rsidP="009E7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Gentlewoman.</w:t>
      </w:r>
    </w:p>
    <w:p w14:paraId="5BE18B1B" w14:textId="77777777" w:rsidR="009E709A" w:rsidRDefault="009E709A" w:rsidP="009E709A">
      <w:pPr>
        <w:pStyle w:val="NoSpacing"/>
        <w:rPr>
          <w:rFonts w:cs="Times New Roman"/>
          <w:szCs w:val="24"/>
        </w:rPr>
      </w:pPr>
    </w:p>
    <w:p w14:paraId="76A272BB" w14:textId="77777777" w:rsidR="009E709A" w:rsidRDefault="009E709A" w:rsidP="009E709A">
      <w:pPr>
        <w:pStyle w:val="NoSpacing"/>
        <w:rPr>
          <w:rFonts w:cs="Times New Roman"/>
          <w:szCs w:val="24"/>
        </w:rPr>
      </w:pPr>
    </w:p>
    <w:p w14:paraId="51186DAA" w14:textId="77777777" w:rsidR="009E709A" w:rsidRDefault="009E709A" w:rsidP="009E7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She was a member of the household of Sir John Howard(q.v.) in London.</w:t>
      </w:r>
    </w:p>
    <w:p w14:paraId="3133E4CE" w14:textId="77777777" w:rsidR="009E709A" w:rsidRDefault="009E709A" w:rsidP="009E7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2EDD88B5" w14:textId="77777777" w:rsidR="009E709A" w:rsidRDefault="009E709A" w:rsidP="009E709A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</w:t>
      </w:r>
      <w:proofErr w:type="spellEnd"/>
      <w:r>
        <w:rPr>
          <w:rFonts w:cs="Times New Roman"/>
          <w:szCs w:val="24"/>
        </w:rPr>
        <w:t>)</w:t>
      </w:r>
    </w:p>
    <w:p w14:paraId="03D24161" w14:textId="77777777" w:rsidR="009E709A" w:rsidRDefault="009E709A" w:rsidP="009E709A">
      <w:pPr>
        <w:pStyle w:val="NoSpacing"/>
        <w:rPr>
          <w:rFonts w:cs="Times New Roman"/>
          <w:szCs w:val="24"/>
        </w:rPr>
      </w:pPr>
    </w:p>
    <w:p w14:paraId="3422CD80" w14:textId="77777777" w:rsidR="009E709A" w:rsidRDefault="009E709A" w:rsidP="009E709A">
      <w:pPr>
        <w:pStyle w:val="NoSpacing"/>
        <w:rPr>
          <w:rFonts w:cs="Times New Roman"/>
          <w:szCs w:val="24"/>
        </w:rPr>
      </w:pPr>
    </w:p>
    <w:p w14:paraId="3632883C" w14:textId="77777777" w:rsidR="009E709A" w:rsidRDefault="009E709A" w:rsidP="009E7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358A3E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E403" w14:textId="77777777" w:rsidR="009E709A" w:rsidRDefault="009E709A" w:rsidP="009139A6">
      <w:r>
        <w:separator/>
      </w:r>
    </w:p>
  </w:endnote>
  <w:endnote w:type="continuationSeparator" w:id="0">
    <w:p w14:paraId="508D0FF5" w14:textId="77777777" w:rsidR="009E709A" w:rsidRDefault="009E70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51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B5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E9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A48" w14:textId="77777777" w:rsidR="009E709A" w:rsidRDefault="009E709A" w:rsidP="009139A6">
      <w:r>
        <w:separator/>
      </w:r>
    </w:p>
  </w:footnote>
  <w:footnote w:type="continuationSeparator" w:id="0">
    <w:p w14:paraId="4F1F67C2" w14:textId="77777777" w:rsidR="009E709A" w:rsidRDefault="009E70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03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96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31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09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E709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A2F8A"/>
  <w15:chartTrackingRefBased/>
  <w15:docId w15:val="{FC3EF9CB-113E-44B5-8AE2-90D99B53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2024-04-16T14:47:00Z</dcterms:created>
  <dcterms:modified xsi:type="dcterms:W3CDTF">2024-04-16T14:47:00Z</dcterms:modified>
</cp:coreProperties>
</file>